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F1" w:rsidRDefault="00B502F1">
      <w:pPr>
        <w:pStyle w:val="Heading9"/>
      </w:pPr>
    </w:p>
    <w:p w:rsidR="00B502F1" w:rsidRDefault="00B502F1" w:rsidP="00ED3CCA">
      <w:r>
        <w:rPr>
          <w:noProof/>
        </w:rPr>
        <w:pict>
          <v:rect id="_x0000_s1026" style="position:absolute;margin-left:-7.95pt;margin-top:-.15pt;width:526.4pt;height:728.75pt;z-index:-251658240;mso-wrap-distance-left:9.05pt;mso-wrap-distance-right:9.05pt" strokeweight="2pt"/>
        </w:pict>
      </w:r>
    </w:p>
    <w:p w:rsidR="00B502F1" w:rsidRDefault="00B502F1" w:rsidP="00ED3CC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3" o:spid="_x0000_s1027" type="#_x0000_t75" style="position:absolute;margin-left:15.5pt;margin-top:1.65pt;width:300.15pt;height:59.8pt;z-index:251657216;visibility:visible">
            <v:imagedata r:id="rId7" o:title=""/>
          </v:shape>
        </w:pict>
      </w:r>
    </w:p>
    <w:p w:rsidR="00B502F1" w:rsidRDefault="00B502F1" w:rsidP="00ED3CCA"/>
    <w:p w:rsidR="00B502F1" w:rsidRDefault="00B502F1" w:rsidP="00ED3CCA"/>
    <w:p w:rsidR="00B502F1" w:rsidRPr="00ED3CCA" w:rsidRDefault="00B502F1" w:rsidP="00ED3CCA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1276"/>
        <w:gridCol w:w="4677"/>
        <w:gridCol w:w="2977"/>
      </w:tblGrid>
      <w:tr w:rsidR="00B502F1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B502F1" w:rsidRDefault="00B502F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2"/>
              </w:rPr>
              <w:t xml:space="preserve">Prot.               </w:t>
            </w:r>
            <w:r>
              <w:rPr>
                <w:b/>
                <w:i/>
                <w:iCs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 xml:space="preserve">   </w:t>
            </w:r>
            <w:r>
              <w:rPr>
                <w:b/>
                <w:sz w:val="22"/>
              </w:rPr>
              <w:t xml:space="preserve">      </w:t>
            </w:r>
            <w:r w:rsidRPr="00FB6A10">
              <w:rPr>
                <w:b/>
                <w:sz w:val="24"/>
                <w:szCs w:val="24"/>
              </w:rPr>
              <w:t>54/2011</w:t>
            </w:r>
          </w:p>
        </w:tc>
        <w:tc>
          <w:tcPr>
            <w:tcW w:w="4677" w:type="dxa"/>
            <w:vMerge w:val="restart"/>
          </w:tcPr>
          <w:p w:rsidR="00B502F1" w:rsidRDefault="00B502F1">
            <w:pPr>
              <w:pStyle w:val="Heading1"/>
            </w:pPr>
          </w:p>
          <w:p w:rsidR="00B502F1" w:rsidRDefault="00B502F1">
            <w:pPr>
              <w:pStyle w:val="Heading1"/>
              <w:rPr>
                <w:i/>
                <w:spacing w:val="12"/>
              </w:rPr>
            </w:pPr>
            <w:r>
              <w:rPr>
                <w:i/>
                <w:spacing w:val="12"/>
              </w:rPr>
              <w:t>ORDINE DI SERVIZIO</w:t>
            </w:r>
          </w:p>
          <w:p w:rsidR="00B502F1" w:rsidRDefault="00B502F1">
            <w:pPr>
              <w:pStyle w:val="Heading1"/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B502F1" w:rsidRDefault="00B502F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2"/>
              </w:rPr>
              <w:t xml:space="preserve">n.                                 </w:t>
            </w:r>
            <w:r w:rsidRPr="00FB6A10">
              <w:rPr>
                <w:b/>
                <w:sz w:val="24"/>
                <w:szCs w:val="24"/>
              </w:rPr>
              <w:t>32/11</w:t>
            </w:r>
          </w:p>
        </w:tc>
      </w:tr>
      <w:tr w:rsidR="00B502F1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B502F1" w:rsidRDefault="00B502F1">
            <w:r>
              <w:rPr>
                <w:b/>
                <w:i/>
                <w:sz w:val="22"/>
              </w:rPr>
              <w:t xml:space="preserve">Decorrenza   </w:t>
            </w:r>
            <w:r w:rsidRPr="00FB6A1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  </w:t>
            </w:r>
            <w:r w:rsidRPr="00214819">
              <w:rPr>
                <w:b/>
                <w:sz w:val="24"/>
              </w:rPr>
              <w:t>immediata</w:t>
            </w:r>
          </w:p>
        </w:tc>
        <w:tc>
          <w:tcPr>
            <w:tcW w:w="4677" w:type="dxa"/>
            <w:vMerge/>
            <w:vAlign w:val="center"/>
          </w:tcPr>
          <w:p w:rsidR="00B502F1" w:rsidRDefault="00B502F1">
            <w:pPr>
              <w:pStyle w:val="Heading1"/>
              <w:rPr>
                <w:sz w:val="20"/>
              </w:rPr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B502F1" w:rsidRDefault="00B502F1">
            <w:pPr>
              <w:pStyle w:val="Heading2"/>
            </w:pPr>
            <w:r>
              <w:rPr>
                <w:sz w:val="22"/>
              </w:rPr>
              <w:t>Data</w:t>
            </w:r>
            <w:r>
              <w:rPr>
                <w:b w:val="0"/>
                <w:i w:val="0"/>
                <w:sz w:val="22"/>
              </w:rPr>
              <w:t xml:space="preserve">                 </w:t>
            </w:r>
            <w:r>
              <w:rPr>
                <w:b w:val="0"/>
                <w:i w:val="0"/>
              </w:rPr>
              <w:t xml:space="preserve"> </w:t>
            </w:r>
            <w:r w:rsidRPr="00FB6A10">
              <w:rPr>
                <w:i w:val="0"/>
              </w:rPr>
              <w:t>26.10.2011</w:t>
            </w:r>
          </w:p>
        </w:tc>
      </w:tr>
      <w:tr w:rsidR="00B502F1" w:rsidRPr="00982107">
        <w:trPr>
          <w:cantSplit/>
          <w:trHeight w:val="659"/>
        </w:trPr>
        <w:tc>
          <w:tcPr>
            <w:tcW w:w="1560" w:type="dxa"/>
            <w:vAlign w:val="center"/>
          </w:tcPr>
          <w:p w:rsidR="00B502F1" w:rsidRDefault="00B502F1">
            <w:pPr>
              <w:rPr>
                <w:sz w:val="24"/>
              </w:rPr>
            </w:pPr>
            <w:r>
              <w:rPr>
                <w:b/>
                <w:sz w:val="24"/>
              </w:rPr>
              <w:t>OGGETTO:</w:t>
            </w:r>
          </w:p>
        </w:tc>
        <w:tc>
          <w:tcPr>
            <w:tcW w:w="8930" w:type="dxa"/>
            <w:gridSpan w:val="3"/>
            <w:vAlign w:val="center"/>
          </w:tcPr>
          <w:p w:rsidR="00B502F1" w:rsidRPr="00982107" w:rsidRDefault="00B502F1" w:rsidP="002E40B6">
            <w:pPr>
              <w:pStyle w:val="Header"/>
              <w:tabs>
                <w:tab w:val="clear" w:pos="4819"/>
                <w:tab w:val="clear" w:pos="9638"/>
              </w:tabs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TECNOLOGIE DELL’INFORMAZIONE</w:t>
            </w:r>
          </w:p>
        </w:tc>
      </w:tr>
    </w:tbl>
    <w:p w:rsidR="00B502F1" w:rsidRPr="00982107" w:rsidRDefault="00B502F1">
      <w:pPr>
        <w:tabs>
          <w:tab w:val="left" w:pos="7371"/>
        </w:tabs>
        <w:ind w:left="142" w:right="142"/>
        <w:jc w:val="both"/>
        <w:rPr>
          <w:sz w:val="24"/>
        </w:rPr>
      </w:pPr>
    </w:p>
    <w:p w:rsidR="00B502F1" w:rsidRDefault="00B502F1" w:rsidP="00FB6A10">
      <w:pPr>
        <w:tabs>
          <w:tab w:val="left" w:pos="7371"/>
        </w:tabs>
        <w:spacing w:before="60"/>
        <w:ind w:left="142" w:right="142"/>
        <w:jc w:val="both"/>
        <w:rPr>
          <w:sz w:val="24"/>
          <w:szCs w:val="24"/>
        </w:rPr>
      </w:pPr>
      <w:r w:rsidRPr="000962C8">
        <w:rPr>
          <w:sz w:val="24"/>
          <w:szCs w:val="24"/>
        </w:rPr>
        <w:t xml:space="preserve">In linea con il percorso intrapreso </w:t>
      </w:r>
      <w:r>
        <w:rPr>
          <w:sz w:val="24"/>
          <w:szCs w:val="24"/>
        </w:rPr>
        <w:t xml:space="preserve">con l’Ordine di Servizio n. 6/11 del 08.02.2011 </w:t>
      </w:r>
      <w:r w:rsidRPr="00FA44AE">
        <w:rPr>
          <w:sz w:val="24"/>
          <w:szCs w:val="24"/>
        </w:rPr>
        <w:t>ed i</w:t>
      </w:r>
      <w:r>
        <w:rPr>
          <w:sz w:val="24"/>
          <w:szCs w:val="24"/>
        </w:rPr>
        <w:t>n</w:t>
      </w:r>
      <w:r w:rsidRPr="00FA44AE">
        <w:rPr>
          <w:sz w:val="24"/>
          <w:szCs w:val="24"/>
        </w:rPr>
        <w:t xml:space="preserve"> relazione alle connesse policy</w:t>
      </w:r>
      <w:r>
        <w:rPr>
          <w:sz w:val="24"/>
          <w:szCs w:val="24"/>
        </w:rPr>
        <w:t xml:space="preserve"> di</w:t>
      </w:r>
      <w:r w:rsidRPr="00FA44AE">
        <w:rPr>
          <w:sz w:val="24"/>
          <w:szCs w:val="24"/>
        </w:rPr>
        <w:t xml:space="preserve"> </w:t>
      </w:r>
      <w:r w:rsidRPr="000962C8">
        <w:rPr>
          <w:i/>
          <w:sz w:val="24"/>
          <w:szCs w:val="24"/>
        </w:rPr>
        <w:t>Information Security</w:t>
      </w:r>
      <w:r>
        <w:rPr>
          <w:i/>
          <w:sz w:val="24"/>
          <w:szCs w:val="24"/>
        </w:rPr>
        <w:t xml:space="preserve"> </w:t>
      </w:r>
      <w:r w:rsidRPr="00FA44AE">
        <w:rPr>
          <w:sz w:val="24"/>
          <w:szCs w:val="24"/>
        </w:rPr>
        <w:t>definite in ambito Corporate,</w:t>
      </w:r>
      <w:r w:rsidRPr="000962C8">
        <w:rPr>
          <w:sz w:val="24"/>
          <w:szCs w:val="24"/>
        </w:rPr>
        <w:t xml:space="preserve"> si pone l’esigenza di </w:t>
      </w:r>
      <w:r>
        <w:rPr>
          <w:sz w:val="24"/>
          <w:szCs w:val="24"/>
        </w:rPr>
        <w:t>allineare a</w:t>
      </w:r>
      <w:r w:rsidRPr="000962C8">
        <w:rPr>
          <w:sz w:val="24"/>
          <w:szCs w:val="24"/>
        </w:rPr>
        <w:t>l</w:t>
      </w:r>
      <w:r>
        <w:rPr>
          <w:sz w:val="24"/>
          <w:szCs w:val="24"/>
        </w:rPr>
        <w:t>le</w:t>
      </w:r>
      <w:r w:rsidRPr="000962C8">
        <w:rPr>
          <w:sz w:val="24"/>
          <w:szCs w:val="24"/>
        </w:rPr>
        <w:t xml:space="preserve"> </w:t>
      </w:r>
      <w:r>
        <w:rPr>
          <w:sz w:val="24"/>
          <w:szCs w:val="24"/>
        </w:rPr>
        <w:t>previsioni normative e regolamentari le responsabilità assegnate alle funzioni competenti.</w:t>
      </w:r>
    </w:p>
    <w:p w:rsidR="00B502F1" w:rsidRDefault="00B502F1" w:rsidP="00513B9F">
      <w:pPr>
        <w:tabs>
          <w:tab w:val="left" w:pos="7371"/>
        </w:tabs>
        <w:ind w:left="142"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Pertanto, con effetto immediato, si provvede a ridefinire, in ambito </w:t>
      </w:r>
      <w:r w:rsidRPr="00F03BB3">
        <w:rPr>
          <w:sz w:val="24"/>
          <w:szCs w:val="24"/>
        </w:rPr>
        <w:t>Tecnologie dell’Informazione</w:t>
      </w:r>
      <w:r>
        <w:rPr>
          <w:sz w:val="24"/>
          <w:szCs w:val="24"/>
        </w:rPr>
        <w:t xml:space="preserve">, le responsabilità della funzione </w:t>
      </w:r>
      <w:r w:rsidRPr="00FA44AE">
        <w:rPr>
          <w:b/>
          <w:sz w:val="24"/>
          <w:szCs w:val="24"/>
        </w:rPr>
        <w:t>Centro Servizi Sicurezza Informatica</w:t>
      </w:r>
      <w:r w:rsidRPr="00F03BB3">
        <w:rPr>
          <w:sz w:val="24"/>
          <w:szCs w:val="24"/>
        </w:rPr>
        <w:t>.</w:t>
      </w:r>
    </w:p>
    <w:p w:rsidR="00B502F1" w:rsidRPr="00513B9F" w:rsidRDefault="00B502F1" w:rsidP="00513B9F">
      <w:pPr>
        <w:tabs>
          <w:tab w:val="left" w:pos="7371"/>
        </w:tabs>
        <w:ind w:left="142" w:right="142"/>
        <w:jc w:val="both"/>
        <w:rPr>
          <w:sz w:val="24"/>
          <w:szCs w:val="24"/>
        </w:rPr>
      </w:pPr>
    </w:p>
    <w:p w:rsidR="00B502F1" w:rsidRPr="000962C8" w:rsidRDefault="00B502F1" w:rsidP="00FB6A10">
      <w:pPr>
        <w:tabs>
          <w:tab w:val="left" w:pos="7371"/>
        </w:tabs>
        <w:ind w:left="90" w:right="142"/>
        <w:jc w:val="both"/>
        <w:rPr>
          <w:sz w:val="24"/>
          <w:szCs w:val="24"/>
        </w:rPr>
      </w:pPr>
      <w:r>
        <w:rPr>
          <w:sz w:val="24"/>
          <w:szCs w:val="24"/>
        </w:rPr>
        <w:t>Alla funzione, la cui responsabilità è confermata a Giovanni F</w:t>
      </w:r>
      <w:r w:rsidRPr="00F03BB3">
        <w:rPr>
          <w:sz w:val="24"/>
          <w:szCs w:val="24"/>
        </w:rPr>
        <w:t>assina</w:t>
      </w:r>
      <w:r>
        <w:rPr>
          <w:sz w:val="24"/>
          <w:szCs w:val="24"/>
        </w:rPr>
        <w:t>, viene assegnato</w:t>
      </w:r>
      <w:r w:rsidRPr="000962C8">
        <w:rPr>
          <w:sz w:val="24"/>
          <w:szCs w:val="24"/>
        </w:rPr>
        <w:t xml:space="preserve"> il ruolo di centro di competenza tecnica, in ambito Information Security </w:t>
      </w:r>
      <w:r>
        <w:rPr>
          <w:sz w:val="24"/>
          <w:szCs w:val="24"/>
        </w:rPr>
        <w:t>p</w:t>
      </w:r>
      <w:r w:rsidRPr="000962C8">
        <w:rPr>
          <w:sz w:val="24"/>
          <w:szCs w:val="24"/>
        </w:rPr>
        <w:t>e</w:t>
      </w:r>
      <w:r>
        <w:rPr>
          <w:sz w:val="24"/>
          <w:szCs w:val="24"/>
        </w:rPr>
        <w:t>r Poste Italiane e per le</w:t>
      </w:r>
      <w:r w:rsidRPr="000962C8">
        <w:rPr>
          <w:sz w:val="24"/>
          <w:szCs w:val="24"/>
        </w:rPr>
        <w:t xml:space="preserve"> Società del Gruppo, con la responsabilità di def</w:t>
      </w:r>
      <w:r>
        <w:rPr>
          <w:sz w:val="24"/>
          <w:szCs w:val="24"/>
        </w:rPr>
        <w:t xml:space="preserve">inire i requisiti di sicurezza </w:t>
      </w:r>
      <w:r w:rsidRPr="000962C8">
        <w:rPr>
          <w:sz w:val="24"/>
          <w:szCs w:val="24"/>
        </w:rPr>
        <w:t>per i servizi tecnologici e di verificar</w:t>
      </w:r>
      <w:r>
        <w:rPr>
          <w:sz w:val="24"/>
          <w:szCs w:val="24"/>
        </w:rPr>
        <w:t>n</w:t>
      </w:r>
      <w:r w:rsidRPr="000962C8">
        <w:rPr>
          <w:sz w:val="24"/>
          <w:szCs w:val="24"/>
        </w:rPr>
        <w:t>e la corretta implementazione; assicurare la progettazione ed implementazione de</w:t>
      </w:r>
      <w:r>
        <w:rPr>
          <w:sz w:val="24"/>
          <w:szCs w:val="24"/>
        </w:rPr>
        <w:t xml:space="preserve">lle infrastrutture trasversali </w:t>
      </w:r>
      <w:r w:rsidRPr="000962C8">
        <w:rPr>
          <w:sz w:val="24"/>
          <w:szCs w:val="24"/>
        </w:rPr>
        <w:t>di Sicurezza Informatica e garantire, con la collaborazione della Funzione TI/Esercizio, l’efficace gestione degli incidenti di sicurezza informatica</w:t>
      </w:r>
      <w:r>
        <w:rPr>
          <w:sz w:val="24"/>
          <w:szCs w:val="24"/>
        </w:rPr>
        <w:t>.</w:t>
      </w:r>
    </w:p>
    <w:p w:rsidR="00B502F1" w:rsidRPr="000962C8" w:rsidRDefault="00B502F1" w:rsidP="000962C8">
      <w:pPr>
        <w:tabs>
          <w:tab w:val="left" w:pos="7371"/>
        </w:tabs>
        <w:ind w:left="90" w:right="142"/>
        <w:jc w:val="both"/>
        <w:rPr>
          <w:sz w:val="24"/>
          <w:szCs w:val="24"/>
        </w:rPr>
      </w:pPr>
    </w:p>
    <w:p w:rsidR="00B502F1" w:rsidRPr="000962C8" w:rsidRDefault="00B502F1" w:rsidP="000962C8">
      <w:pPr>
        <w:tabs>
          <w:tab w:val="left" w:pos="7371"/>
        </w:tabs>
        <w:ind w:left="90" w:right="142"/>
        <w:jc w:val="both"/>
        <w:rPr>
          <w:sz w:val="24"/>
          <w:szCs w:val="24"/>
        </w:rPr>
      </w:pPr>
    </w:p>
    <w:p w:rsidR="00B502F1" w:rsidRPr="000962C8" w:rsidRDefault="00B502F1" w:rsidP="000962C8">
      <w:pPr>
        <w:tabs>
          <w:tab w:val="left" w:pos="7371"/>
        </w:tabs>
        <w:ind w:left="90" w:right="142"/>
        <w:jc w:val="both"/>
        <w:rPr>
          <w:sz w:val="24"/>
          <w:szCs w:val="24"/>
        </w:rPr>
      </w:pPr>
    </w:p>
    <w:p w:rsidR="00B502F1" w:rsidRDefault="00B502F1" w:rsidP="00F9543A">
      <w:pPr>
        <w:tabs>
          <w:tab w:val="left" w:pos="7371"/>
        </w:tabs>
        <w:ind w:left="142" w:right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L’AMMINISTRATORE DELEGATO</w:t>
      </w:r>
    </w:p>
    <w:p w:rsidR="00B502F1" w:rsidRDefault="00B502F1" w:rsidP="00A02F81">
      <w:pPr>
        <w:tabs>
          <w:tab w:val="left" w:pos="7371"/>
        </w:tabs>
        <w:ind w:left="142" w:right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Massimo Sarmi</w:t>
      </w:r>
    </w:p>
    <w:p w:rsidR="00B502F1" w:rsidRPr="00FB6A10" w:rsidRDefault="00B502F1" w:rsidP="00A02F81">
      <w:pPr>
        <w:tabs>
          <w:tab w:val="left" w:pos="7371"/>
        </w:tabs>
        <w:ind w:left="142" w:right="142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                 (originale firmato)</w:t>
      </w:r>
    </w:p>
    <w:sectPr w:rsidR="00B502F1" w:rsidRPr="00FB6A10" w:rsidSect="00D5485F">
      <w:footerReference w:type="default" r:id="rId8"/>
      <w:pgSz w:w="11906" w:h="16838"/>
      <w:pgMar w:top="709" w:right="851" w:bottom="868" w:left="851" w:header="397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2F1" w:rsidRDefault="00B502F1">
      <w:r>
        <w:separator/>
      </w:r>
    </w:p>
  </w:endnote>
  <w:endnote w:type="continuationSeparator" w:id="1">
    <w:p w:rsidR="00B502F1" w:rsidRDefault="00B50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2F1" w:rsidRDefault="00B502F1">
    <w:pPr>
      <w:pStyle w:val="Footer"/>
      <w:jc w:val="center"/>
      <w:rPr>
        <w:b/>
        <w:sz w:val="18"/>
      </w:rPr>
    </w:pPr>
  </w:p>
  <w:p w:rsidR="00B502F1" w:rsidRDefault="00B502F1">
    <w:pPr>
      <w:pStyle w:val="Footer"/>
      <w:jc w:val="center"/>
      <w:rPr>
        <w:b/>
        <w:sz w:val="18"/>
      </w:rPr>
    </w:pPr>
    <w:r>
      <w:rPr>
        <w:b/>
        <w:sz w:val="18"/>
      </w:rPr>
      <w:t xml:space="preserve">Pagina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 xml:space="preserve"> di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2F1" w:rsidRDefault="00B502F1">
      <w:r>
        <w:separator/>
      </w:r>
    </w:p>
  </w:footnote>
  <w:footnote w:type="continuationSeparator" w:id="1">
    <w:p w:rsidR="00B502F1" w:rsidRDefault="00B50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ABC"/>
    <w:multiLevelType w:val="multilevel"/>
    <w:tmpl w:val="418E5F1A"/>
    <w:lvl w:ilvl="0">
      <w:start w:val="1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">
    <w:nsid w:val="00F61CE2"/>
    <w:multiLevelType w:val="hybridMultilevel"/>
    <w:tmpl w:val="8FB2400E"/>
    <w:lvl w:ilvl="0" w:tplc="1BF870D6"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08926ECB"/>
    <w:multiLevelType w:val="hybridMultilevel"/>
    <w:tmpl w:val="418E5F1A"/>
    <w:lvl w:ilvl="0" w:tplc="F9D8610A">
      <w:start w:val="1"/>
      <w:numFmt w:val="bullet"/>
      <w:lvlText w:val=""/>
      <w:lvlJc w:val="left"/>
      <w:pPr>
        <w:tabs>
          <w:tab w:val="num" w:pos="1986"/>
        </w:tabs>
        <w:ind w:left="198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706"/>
        </w:tabs>
        <w:ind w:left="27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6"/>
        </w:tabs>
        <w:ind w:left="34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6"/>
        </w:tabs>
        <w:ind w:left="41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6"/>
        </w:tabs>
        <w:ind w:left="48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6"/>
        </w:tabs>
        <w:ind w:left="55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6"/>
        </w:tabs>
        <w:ind w:left="63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6"/>
        </w:tabs>
        <w:ind w:left="70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6"/>
        </w:tabs>
        <w:ind w:left="7746" w:hanging="360"/>
      </w:pPr>
      <w:rPr>
        <w:rFonts w:ascii="Wingdings" w:hAnsi="Wingdings" w:hint="default"/>
      </w:rPr>
    </w:lvl>
  </w:abstractNum>
  <w:abstractNum w:abstractNumId="3">
    <w:nsid w:val="0BD46E98"/>
    <w:multiLevelType w:val="multilevel"/>
    <w:tmpl w:val="631C853C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0CFE0FD5"/>
    <w:multiLevelType w:val="hybridMultilevel"/>
    <w:tmpl w:val="315012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5F21F0E"/>
    <w:multiLevelType w:val="hybridMultilevel"/>
    <w:tmpl w:val="47085430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16197928"/>
    <w:multiLevelType w:val="hybridMultilevel"/>
    <w:tmpl w:val="9A6EE5B0"/>
    <w:lvl w:ilvl="0" w:tplc="29143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C8C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FEF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228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DCA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26B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8A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1C0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E0B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F693F0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F8F656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564346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9D71A53"/>
    <w:multiLevelType w:val="hybridMultilevel"/>
    <w:tmpl w:val="43824108"/>
    <w:lvl w:ilvl="0" w:tplc="3BA44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B0F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649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065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D0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72A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4A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2C2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C82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F9A4216"/>
    <w:multiLevelType w:val="hybridMultilevel"/>
    <w:tmpl w:val="98323B90"/>
    <w:lvl w:ilvl="0" w:tplc="55200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5493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A3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7E6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E2D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CA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EE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5A9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605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1BD2C9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4A375C"/>
    <w:multiLevelType w:val="hybridMultilevel"/>
    <w:tmpl w:val="E30CDBEE"/>
    <w:lvl w:ilvl="0" w:tplc="B930F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2F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763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AA7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F04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A80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2F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7AD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9A8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86C1EAA"/>
    <w:multiLevelType w:val="hybridMultilevel"/>
    <w:tmpl w:val="552CFB30"/>
    <w:lvl w:ilvl="0" w:tplc="B25ADDF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5">
    <w:nsid w:val="4A6369B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4F275872"/>
    <w:multiLevelType w:val="hybridMultilevel"/>
    <w:tmpl w:val="B8589942"/>
    <w:lvl w:ilvl="0" w:tplc="81B8F2B6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58877431"/>
    <w:multiLevelType w:val="hybridMultilevel"/>
    <w:tmpl w:val="9E7C831C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8C26F9"/>
    <w:multiLevelType w:val="hybridMultilevel"/>
    <w:tmpl w:val="BAE2F31C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9">
    <w:nsid w:val="63FB5A6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64444330"/>
    <w:multiLevelType w:val="hybridMultilevel"/>
    <w:tmpl w:val="4E5A41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7F1E30"/>
    <w:multiLevelType w:val="hybridMultilevel"/>
    <w:tmpl w:val="8C541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973AD"/>
    <w:multiLevelType w:val="multilevel"/>
    <w:tmpl w:val="2916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971685B"/>
    <w:multiLevelType w:val="hybridMultilevel"/>
    <w:tmpl w:val="631C853C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4">
    <w:nsid w:val="70343D31"/>
    <w:multiLevelType w:val="hybridMultilevel"/>
    <w:tmpl w:val="5E66E3C8"/>
    <w:lvl w:ilvl="0" w:tplc="0D44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63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DA6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2A1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0AA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C0E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6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6251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FEE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8"/>
  </w:num>
  <w:num w:numId="5">
    <w:abstractNumId w:val="7"/>
  </w:num>
  <w:num w:numId="6">
    <w:abstractNumId w:val="15"/>
  </w:num>
  <w:num w:numId="7">
    <w:abstractNumId w:val="20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23"/>
  </w:num>
  <w:num w:numId="13">
    <w:abstractNumId w:val="3"/>
  </w:num>
  <w:num w:numId="14">
    <w:abstractNumId w:val="1"/>
  </w:num>
  <w:num w:numId="15">
    <w:abstractNumId w:val="5"/>
  </w:num>
  <w:num w:numId="16">
    <w:abstractNumId w:val="18"/>
  </w:num>
  <w:num w:numId="17">
    <w:abstractNumId w:val="17"/>
  </w:num>
  <w:num w:numId="18">
    <w:abstractNumId w:val="13"/>
  </w:num>
  <w:num w:numId="19">
    <w:abstractNumId w:val="21"/>
  </w:num>
  <w:num w:numId="20">
    <w:abstractNumId w:val="10"/>
  </w:num>
  <w:num w:numId="21">
    <w:abstractNumId w:val="6"/>
  </w:num>
  <w:num w:numId="22">
    <w:abstractNumId w:val="24"/>
  </w:num>
  <w:num w:numId="23">
    <w:abstractNumId w:val="11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ocumentProtection w:edit="readOnly" w:enforcement="1" w:cryptProviderType="rsaFull" w:cryptAlgorithmClass="hash" w:cryptAlgorithmType="typeAny" w:cryptAlgorithmSid="4" w:cryptSpinCount="50000" w:hash="Bjcfzfn8Yc/pqq0DpG6Ru78KBE8=" w:salt="o0FobHV3N3V83NSvgKtfXw=="/>
  <w:defaultTabStop w:val="709"/>
  <w:hyphenationZone w:val="283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083"/>
    <w:rsid w:val="00000950"/>
    <w:rsid w:val="00003ADC"/>
    <w:rsid w:val="000060B8"/>
    <w:rsid w:val="000240EF"/>
    <w:rsid w:val="000257CF"/>
    <w:rsid w:val="000275FD"/>
    <w:rsid w:val="00035AD3"/>
    <w:rsid w:val="00037EDA"/>
    <w:rsid w:val="00041986"/>
    <w:rsid w:val="000562F3"/>
    <w:rsid w:val="0005653F"/>
    <w:rsid w:val="000651BF"/>
    <w:rsid w:val="00070C1C"/>
    <w:rsid w:val="000740EE"/>
    <w:rsid w:val="00077D39"/>
    <w:rsid w:val="00080CB4"/>
    <w:rsid w:val="00087399"/>
    <w:rsid w:val="000923F1"/>
    <w:rsid w:val="000962C8"/>
    <w:rsid w:val="000A08FB"/>
    <w:rsid w:val="000A236F"/>
    <w:rsid w:val="000B55E7"/>
    <w:rsid w:val="000C0E55"/>
    <w:rsid w:val="000D407E"/>
    <w:rsid w:val="000E17E1"/>
    <w:rsid w:val="000E2F0F"/>
    <w:rsid w:val="000E3CE3"/>
    <w:rsid w:val="000F2321"/>
    <w:rsid w:val="000F6A04"/>
    <w:rsid w:val="0010001A"/>
    <w:rsid w:val="00111DEA"/>
    <w:rsid w:val="00123ED0"/>
    <w:rsid w:val="001261AF"/>
    <w:rsid w:val="00133931"/>
    <w:rsid w:val="00134ACE"/>
    <w:rsid w:val="00140DF2"/>
    <w:rsid w:val="001414AA"/>
    <w:rsid w:val="00141F9E"/>
    <w:rsid w:val="001541AA"/>
    <w:rsid w:val="00161FD6"/>
    <w:rsid w:val="00171F6F"/>
    <w:rsid w:val="001A2420"/>
    <w:rsid w:val="001A31F4"/>
    <w:rsid w:val="001E4B74"/>
    <w:rsid w:val="001F22A8"/>
    <w:rsid w:val="001F2959"/>
    <w:rsid w:val="001F6FE3"/>
    <w:rsid w:val="001F7068"/>
    <w:rsid w:val="001F7E4B"/>
    <w:rsid w:val="00202228"/>
    <w:rsid w:val="0020266E"/>
    <w:rsid w:val="00203133"/>
    <w:rsid w:val="00204C0A"/>
    <w:rsid w:val="002078ED"/>
    <w:rsid w:val="002115CD"/>
    <w:rsid w:val="00214819"/>
    <w:rsid w:val="002155FD"/>
    <w:rsid w:val="00223D8C"/>
    <w:rsid w:val="00225E25"/>
    <w:rsid w:val="00236A63"/>
    <w:rsid w:val="00237C3E"/>
    <w:rsid w:val="0024265F"/>
    <w:rsid w:val="00244370"/>
    <w:rsid w:val="00256712"/>
    <w:rsid w:val="00260F0F"/>
    <w:rsid w:val="00262D15"/>
    <w:rsid w:val="0026343D"/>
    <w:rsid w:val="00266526"/>
    <w:rsid w:val="00267E39"/>
    <w:rsid w:val="00280877"/>
    <w:rsid w:val="002822E3"/>
    <w:rsid w:val="0028456E"/>
    <w:rsid w:val="002B1BAE"/>
    <w:rsid w:val="002C7D9E"/>
    <w:rsid w:val="002D6958"/>
    <w:rsid w:val="002E40B6"/>
    <w:rsid w:val="002E4404"/>
    <w:rsid w:val="002F13D4"/>
    <w:rsid w:val="002F4156"/>
    <w:rsid w:val="003013DD"/>
    <w:rsid w:val="00315B25"/>
    <w:rsid w:val="0032010C"/>
    <w:rsid w:val="00323DA3"/>
    <w:rsid w:val="00331E82"/>
    <w:rsid w:val="00335F92"/>
    <w:rsid w:val="003362E0"/>
    <w:rsid w:val="0034398E"/>
    <w:rsid w:val="003458FF"/>
    <w:rsid w:val="00346A5D"/>
    <w:rsid w:val="00347BBD"/>
    <w:rsid w:val="003573E2"/>
    <w:rsid w:val="00362B84"/>
    <w:rsid w:val="0037240E"/>
    <w:rsid w:val="00386696"/>
    <w:rsid w:val="003931D3"/>
    <w:rsid w:val="003B6F74"/>
    <w:rsid w:val="003C384B"/>
    <w:rsid w:val="003C6443"/>
    <w:rsid w:val="003C7E5C"/>
    <w:rsid w:val="003D0794"/>
    <w:rsid w:val="003D32C0"/>
    <w:rsid w:val="003D7191"/>
    <w:rsid w:val="003E5432"/>
    <w:rsid w:val="003E5B2C"/>
    <w:rsid w:val="003F1E2A"/>
    <w:rsid w:val="003F1EFD"/>
    <w:rsid w:val="004109C2"/>
    <w:rsid w:val="004123C7"/>
    <w:rsid w:val="004131FD"/>
    <w:rsid w:val="00416593"/>
    <w:rsid w:val="00432503"/>
    <w:rsid w:val="00442075"/>
    <w:rsid w:val="00451D68"/>
    <w:rsid w:val="00453505"/>
    <w:rsid w:val="00453511"/>
    <w:rsid w:val="00454915"/>
    <w:rsid w:val="00454B02"/>
    <w:rsid w:val="00464A8B"/>
    <w:rsid w:val="00464B04"/>
    <w:rsid w:val="00471564"/>
    <w:rsid w:val="00473C66"/>
    <w:rsid w:val="0048198D"/>
    <w:rsid w:val="00484109"/>
    <w:rsid w:val="00487A9F"/>
    <w:rsid w:val="0049221D"/>
    <w:rsid w:val="00492237"/>
    <w:rsid w:val="004A7D36"/>
    <w:rsid w:val="004B0E94"/>
    <w:rsid w:val="004B2344"/>
    <w:rsid w:val="004B3285"/>
    <w:rsid w:val="004B5D43"/>
    <w:rsid w:val="004B71A1"/>
    <w:rsid w:val="004C47A9"/>
    <w:rsid w:val="004C4EA8"/>
    <w:rsid w:val="004D2D39"/>
    <w:rsid w:val="004E08B0"/>
    <w:rsid w:val="004E16D4"/>
    <w:rsid w:val="004E4D44"/>
    <w:rsid w:val="004E622C"/>
    <w:rsid w:val="004F0455"/>
    <w:rsid w:val="004F2C66"/>
    <w:rsid w:val="004F4A1A"/>
    <w:rsid w:val="004F4AD8"/>
    <w:rsid w:val="00502DA3"/>
    <w:rsid w:val="00505484"/>
    <w:rsid w:val="00513B9F"/>
    <w:rsid w:val="00537083"/>
    <w:rsid w:val="00542265"/>
    <w:rsid w:val="00551A82"/>
    <w:rsid w:val="005534BB"/>
    <w:rsid w:val="00575A6A"/>
    <w:rsid w:val="00580814"/>
    <w:rsid w:val="00594037"/>
    <w:rsid w:val="00594C0B"/>
    <w:rsid w:val="005958C0"/>
    <w:rsid w:val="005A4A50"/>
    <w:rsid w:val="005E5271"/>
    <w:rsid w:val="00613092"/>
    <w:rsid w:val="006161FD"/>
    <w:rsid w:val="00616D04"/>
    <w:rsid w:val="006216BE"/>
    <w:rsid w:val="00624B20"/>
    <w:rsid w:val="0062631C"/>
    <w:rsid w:val="00632F60"/>
    <w:rsid w:val="00636C26"/>
    <w:rsid w:val="00641E34"/>
    <w:rsid w:val="00645B31"/>
    <w:rsid w:val="006605B0"/>
    <w:rsid w:val="00661704"/>
    <w:rsid w:val="006672E2"/>
    <w:rsid w:val="006759B1"/>
    <w:rsid w:val="00687540"/>
    <w:rsid w:val="00687B41"/>
    <w:rsid w:val="00695A9F"/>
    <w:rsid w:val="00695C65"/>
    <w:rsid w:val="006A1523"/>
    <w:rsid w:val="006A5440"/>
    <w:rsid w:val="006A7B2C"/>
    <w:rsid w:val="006C415E"/>
    <w:rsid w:val="006C4CE4"/>
    <w:rsid w:val="006D4658"/>
    <w:rsid w:val="006E04E1"/>
    <w:rsid w:val="00700239"/>
    <w:rsid w:val="00700F32"/>
    <w:rsid w:val="00712691"/>
    <w:rsid w:val="00712959"/>
    <w:rsid w:val="00721608"/>
    <w:rsid w:val="00724335"/>
    <w:rsid w:val="00742EF2"/>
    <w:rsid w:val="00743FA7"/>
    <w:rsid w:val="00751F30"/>
    <w:rsid w:val="00762F4B"/>
    <w:rsid w:val="00766950"/>
    <w:rsid w:val="00775E7B"/>
    <w:rsid w:val="007808F7"/>
    <w:rsid w:val="00782330"/>
    <w:rsid w:val="00787CC9"/>
    <w:rsid w:val="007A2580"/>
    <w:rsid w:val="007A57F0"/>
    <w:rsid w:val="007A7BD6"/>
    <w:rsid w:val="007B110F"/>
    <w:rsid w:val="007B2A94"/>
    <w:rsid w:val="007B5DB5"/>
    <w:rsid w:val="007C5920"/>
    <w:rsid w:val="007E7FD7"/>
    <w:rsid w:val="007F1F17"/>
    <w:rsid w:val="007F402B"/>
    <w:rsid w:val="008012C5"/>
    <w:rsid w:val="00802236"/>
    <w:rsid w:val="00803E1B"/>
    <w:rsid w:val="008155F2"/>
    <w:rsid w:val="00817D95"/>
    <w:rsid w:val="0084346B"/>
    <w:rsid w:val="00845107"/>
    <w:rsid w:val="00847AE6"/>
    <w:rsid w:val="00862F7C"/>
    <w:rsid w:val="008664B0"/>
    <w:rsid w:val="008668BD"/>
    <w:rsid w:val="00867D0B"/>
    <w:rsid w:val="00871B25"/>
    <w:rsid w:val="00874E74"/>
    <w:rsid w:val="00877A8C"/>
    <w:rsid w:val="00882CF3"/>
    <w:rsid w:val="00884908"/>
    <w:rsid w:val="008A7100"/>
    <w:rsid w:val="008B19BC"/>
    <w:rsid w:val="008B704E"/>
    <w:rsid w:val="008D4237"/>
    <w:rsid w:val="008D4DA2"/>
    <w:rsid w:val="008D576D"/>
    <w:rsid w:val="008D5F78"/>
    <w:rsid w:val="008E0A1D"/>
    <w:rsid w:val="008E14B0"/>
    <w:rsid w:val="008E1B94"/>
    <w:rsid w:val="008E2983"/>
    <w:rsid w:val="008F73DB"/>
    <w:rsid w:val="00901DAC"/>
    <w:rsid w:val="0091657D"/>
    <w:rsid w:val="00925E04"/>
    <w:rsid w:val="00926DED"/>
    <w:rsid w:val="00941028"/>
    <w:rsid w:val="00941FD6"/>
    <w:rsid w:val="00946CF5"/>
    <w:rsid w:val="00960A3C"/>
    <w:rsid w:val="00965EDC"/>
    <w:rsid w:val="00967C70"/>
    <w:rsid w:val="00967F6F"/>
    <w:rsid w:val="00970482"/>
    <w:rsid w:val="00982107"/>
    <w:rsid w:val="00992859"/>
    <w:rsid w:val="009940E8"/>
    <w:rsid w:val="00997BDE"/>
    <w:rsid w:val="009B2967"/>
    <w:rsid w:val="009B64BB"/>
    <w:rsid w:val="009C1526"/>
    <w:rsid w:val="009C373C"/>
    <w:rsid w:val="009C419E"/>
    <w:rsid w:val="009C5A0A"/>
    <w:rsid w:val="009D7805"/>
    <w:rsid w:val="00A00BF2"/>
    <w:rsid w:val="00A02F81"/>
    <w:rsid w:val="00A04D94"/>
    <w:rsid w:val="00A10630"/>
    <w:rsid w:val="00A106E9"/>
    <w:rsid w:val="00A1279B"/>
    <w:rsid w:val="00A13961"/>
    <w:rsid w:val="00A15991"/>
    <w:rsid w:val="00A17981"/>
    <w:rsid w:val="00A234DB"/>
    <w:rsid w:val="00A23E46"/>
    <w:rsid w:val="00A24259"/>
    <w:rsid w:val="00A4684D"/>
    <w:rsid w:val="00A64A5F"/>
    <w:rsid w:val="00A77188"/>
    <w:rsid w:val="00A839FD"/>
    <w:rsid w:val="00A94A5D"/>
    <w:rsid w:val="00A96061"/>
    <w:rsid w:val="00AA175E"/>
    <w:rsid w:val="00AC1D36"/>
    <w:rsid w:val="00AC1EE2"/>
    <w:rsid w:val="00AC6600"/>
    <w:rsid w:val="00AD0543"/>
    <w:rsid w:val="00AD26DE"/>
    <w:rsid w:val="00AD2BAF"/>
    <w:rsid w:val="00AE5862"/>
    <w:rsid w:val="00AE64C0"/>
    <w:rsid w:val="00AF16F1"/>
    <w:rsid w:val="00B0209C"/>
    <w:rsid w:val="00B03F1D"/>
    <w:rsid w:val="00B07088"/>
    <w:rsid w:val="00B076D8"/>
    <w:rsid w:val="00B17ED9"/>
    <w:rsid w:val="00B2461F"/>
    <w:rsid w:val="00B25164"/>
    <w:rsid w:val="00B25DD6"/>
    <w:rsid w:val="00B270F8"/>
    <w:rsid w:val="00B279E9"/>
    <w:rsid w:val="00B329E9"/>
    <w:rsid w:val="00B35F22"/>
    <w:rsid w:val="00B37D0B"/>
    <w:rsid w:val="00B478B3"/>
    <w:rsid w:val="00B502F1"/>
    <w:rsid w:val="00B6448D"/>
    <w:rsid w:val="00B709AA"/>
    <w:rsid w:val="00B70EE4"/>
    <w:rsid w:val="00B75CB9"/>
    <w:rsid w:val="00B77CA8"/>
    <w:rsid w:val="00B86C3D"/>
    <w:rsid w:val="00B87A2A"/>
    <w:rsid w:val="00B90303"/>
    <w:rsid w:val="00B9076E"/>
    <w:rsid w:val="00B94EAF"/>
    <w:rsid w:val="00BA23F1"/>
    <w:rsid w:val="00BB18AA"/>
    <w:rsid w:val="00BB3606"/>
    <w:rsid w:val="00BB41DF"/>
    <w:rsid w:val="00BC47EC"/>
    <w:rsid w:val="00BC6C8A"/>
    <w:rsid w:val="00BD18F0"/>
    <w:rsid w:val="00BD5141"/>
    <w:rsid w:val="00BD5B10"/>
    <w:rsid w:val="00BF1AE1"/>
    <w:rsid w:val="00BF7F77"/>
    <w:rsid w:val="00C039D0"/>
    <w:rsid w:val="00C04471"/>
    <w:rsid w:val="00C06EFD"/>
    <w:rsid w:val="00C1202C"/>
    <w:rsid w:val="00C14E4B"/>
    <w:rsid w:val="00C17A58"/>
    <w:rsid w:val="00C249B5"/>
    <w:rsid w:val="00C32B64"/>
    <w:rsid w:val="00C4394C"/>
    <w:rsid w:val="00C45089"/>
    <w:rsid w:val="00C4679D"/>
    <w:rsid w:val="00C55D5E"/>
    <w:rsid w:val="00C55F3E"/>
    <w:rsid w:val="00C56607"/>
    <w:rsid w:val="00C61897"/>
    <w:rsid w:val="00C73813"/>
    <w:rsid w:val="00C73C86"/>
    <w:rsid w:val="00C73D33"/>
    <w:rsid w:val="00C74A55"/>
    <w:rsid w:val="00C81E4F"/>
    <w:rsid w:val="00C85A8B"/>
    <w:rsid w:val="00C867CA"/>
    <w:rsid w:val="00CB2E21"/>
    <w:rsid w:val="00CE24AA"/>
    <w:rsid w:val="00CE6111"/>
    <w:rsid w:val="00D06C06"/>
    <w:rsid w:val="00D2148C"/>
    <w:rsid w:val="00D260EE"/>
    <w:rsid w:val="00D301E9"/>
    <w:rsid w:val="00D31A6A"/>
    <w:rsid w:val="00D33DD3"/>
    <w:rsid w:val="00D5485F"/>
    <w:rsid w:val="00D5520B"/>
    <w:rsid w:val="00D64549"/>
    <w:rsid w:val="00D67066"/>
    <w:rsid w:val="00D73799"/>
    <w:rsid w:val="00D74640"/>
    <w:rsid w:val="00D77B67"/>
    <w:rsid w:val="00D86672"/>
    <w:rsid w:val="00D91898"/>
    <w:rsid w:val="00DA238C"/>
    <w:rsid w:val="00DA42C6"/>
    <w:rsid w:val="00DA78AE"/>
    <w:rsid w:val="00DB252F"/>
    <w:rsid w:val="00DC04BC"/>
    <w:rsid w:val="00DD0BE8"/>
    <w:rsid w:val="00DD546E"/>
    <w:rsid w:val="00DE18FF"/>
    <w:rsid w:val="00DE325B"/>
    <w:rsid w:val="00DF5B35"/>
    <w:rsid w:val="00E00138"/>
    <w:rsid w:val="00E00307"/>
    <w:rsid w:val="00E0207D"/>
    <w:rsid w:val="00E05D70"/>
    <w:rsid w:val="00E11EAB"/>
    <w:rsid w:val="00E141FF"/>
    <w:rsid w:val="00E15A41"/>
    <w:rsid w:val="00E204EF"/>
    <w:rsid w:val="00E217F1"/>
    <w:rsid w:val="00E348EA"/>
    <w:rsid w:val="00E35D0D"/>
    <w:rsid w:val="00E47878"/>
    <w:rsid w:val="00E50780"/>
    <w:rsid w:val="00E55504"/>
    <w:rsid w:val="00E65CEE"/>
    <w:rsid w:val="00E70870"/>
    <w:rsid w:val="00E735A1"/>
    <w:rsid w:val="00E827F9"/>
    <w:rsid w:val="00E877F4"/>
    <w:rsid w:val="00E87B38"/>
    <w:rsid w:val="00E87CD3"/>
    <w:rsid w:val="00EA041E"/>
    <w:rsid w:val="00EA2F17"/>
    <w:rsid w:val="00EC0688"/>
    <w:rsid w:val="00EC6E96"/>
    <w:rsid w:val="00ED20C0"/>
    <w:rsid w:val="00ED31CE"/>
    <w:rsid w:val="00ED3CCA"/>
    <w:rsid w:val="00ED5719"/>
    <w:rsid w:val="00EE4D1F"/>
    <w:rsid w:val="00EE5F99"/>
    <w:rsid w:val="00F03244"/>
    <w:rsid w:val="00F03BB3"/>
    <w:rsid w:val="00F043EE"/>
    <w:rsid w:val="00F14187"/>
    <w:rsid w:val="00F203AA"/>
    <w:rsid w:val="00F21DE8"/>
    <w:rsid w:val="00F22EF8"/>
    <w:rsid w:val="00F24F59"/>
    <w:rsid w:val="00F26563"/>
    <w:rsid w:val="00F2775E"/>
    <w:rsid w:val="00F57679"/>
    <w:rsid w:val="00F66440"/>
    <w:rsid w:val="00F66512"/>
    <w:rsid w:val="00F669A5"/>
    <w:rsid w:val="00F77B09"/>
    <w:rsid w:val="00F9543A"/>
    <w:rsid w:val="00FA042C"/>
    <w:rsid w:val="00FA44AE"/>
    <w:rsid w:val="00FA5830"/>
    <w:rsid w:val="00FB000D"/>
    <w:rsid w:val="00FB4024"/>
    <w:rsid w:val="00FB6592"/>
    <w:rsid w:val="00FB6A10"/>
    <w:rsid w:val="00FB6DA8"/>
    <w:rsid w:val="00FC19F1"/>
    <w:rsid w:val="00FC46BF"/>
    <w:rsid w:val="00FC673A"/>
    <w:rsid w:val="00FD1A4B"/>
    <w:rsid w:val="00FE1B3B"/>
    <w:rsid w:val="00FE2FC0"/>
    <w:rsid w:val="00FE5C24"/>
    <w:rsid w:val="00FF04CA"/>
    <w:rsid w:val="00FF2072"/>
    <w:rsid w:val="00FF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5485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485F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485F"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485F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485F"/>
    <w:pPr>
      <w:keepNext/>
      <w:tabs>
        <w:tab w:val="left" w:pos="993"/>
        <w:tab w:val="left" w:pos="6804"/>
      </w:tabs>
      <w:spacing w:after="240"/>
      <w:ind w:left="284" w:right="142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485F"/>
    <w:pPr>
      <w:keepNext/>
      <w:tabs>
        <w:tab w:val="left" w:pos="993"/>
        <w:tab w:val="left" w:pos="6804"/>
      </w:tabs>
      <w:spacing w:after="120"/>
      <w:ind w:left="284" w:right="142"/>
      <w:outlineLvl w:val="4"/>
    </w:pPr>
    <w:rPr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485F"/>
    <w:pPr>
      <w:keepNext/>
      <w:tabs>
        <w:tab w:val="left" w:pos="993"/>
        <w:tab w:val="left" w:pos="6804"/>
      </w:tabs>
      <w:spacing w:after="120"/>
      <w:ind w:left="284" w:right="142"/>
      <w:jc w:val="both"/>
      <w:outlineLvl w:val="5"/>
    </w:pPr>
    <w:rPr>
      <w:b/>
      <w:bCs/>
      <w:i/>
      <w:i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485F"/>
    <w:pPr>
      <w:keepNext/>
      <w:tabs>
        <w:tab w:val="left" w:pos="6804"/>
      </w:tabs>
      <w:ind w:left="284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485F"/>
    <w:pPr>
      <w:keepNext/>
      <w:tabs>
        <w:tab w:val="left" w:pos="6804"/>
      </w:tabs>
      <w:ind w:left="284"/>
      <w:jc w:val="both"/>
      <w:outlineLvl w:val="7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485F"/>
    <w:pPr>
      <w:keepNext/>
      <w:jc w:val="right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433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43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4335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24335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24335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24335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24335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24335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24335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D5485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433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5485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433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5485F"/>
    <w:rPr>
      <w:rFonts w:cs="Times New Roman"/>
    </w:rPr>
  </w:style>
  <w:style w:type="paragraph" w:styleId="BlockText">
    <w:name w:val="Block Text"/>
    <w:basedOn w:val="Normal"/>
    <w:uiPriority w:val="99"/>
    <w:rsid w:val="00D5485F"/>
    <w:pPr>
      <w:tabs>
        <w:tab w:val="left" w:pos="993"/>
        <w:tab w:val="left" w:pos="6804"/>
      </w:tabs>
      <w:spacing w:after="120" w:line="360" w:lineRule="auto"/>
      <w:ind w:left="567" w:right="425"/>
      <w:jc w:val="both"/>
    </w:pPr>
    <w:rPr>
      <w:sz w:val="26"/>
    </w:rPr>
  </w:style>
  <w:style w:type="paragraph" w:styleId="BalloonText">
    <w:name w:val="Balloon Text"/>
    <w:basedOn w:val="Normal"/>
    <w:link w:val="BalloonTextChar"/>
    <w:uiPriority w:val="99"/>
    <w:rsid w:val="00464B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64B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13B9F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A4684D"/>
    <w:rPr>
      <w:rFonts w:cs="Times New Roman"/>
    </w:rPr>
  </w:style>
  <w:style w:type="paragraph" w:customStyle="1" w:styleId="Carattere">
    <w:name w:val="Carattere"/>
    <w:basedOn w:val="Normal"/>
    <w:uiPriority w:val="99"/>
    <w:rsid w:val="00FA042C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7002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8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8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9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9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69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Ordine%20Di%20Servizi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Ordine Di Servizio1.dot</Template>
  <TotalTime>47</TotalTime>
  <Pages>1</Pages>
  <Words>243</Words>
  <Characters>1390</Characters>
  <Application>Microsoft Office Outlook</Application>
  <DocSecurity>8</DocSecurity>
  <Lines>0</Lines>
  <Paragraphs>0</Paragraphs>
  <ScaleCrop>false</ScaleCrop>
  <Company>Ente Poste Italiane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</dc:title>
  <dc:subject/>
  <dc:creator>ARU</dc:creator>
  <cp:keywords/>
  <dc:description/>
  <cp:lastModifiedBy>Administrator</cp:lastModifiedBy>
  <cp:revision>9</cp:revision>
  <cp:lastPrinted>2011-10-24T11:34:00Z</cp:lastPrinted>
  <dcterms:created xsi:type="dcterms:W3CDTF">2011-10-24T11:21:00Z</dcterms:created>
  <dcterms:modified xsi:type="dcterms:W3CDTF">2011-10-26T09:23:00Z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